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B0A" w:rsidRPr="00D942E0" w:rsidRDefault="002D3B0A" w:rsidP="00214F53">
      <w:pPr>
        <w:pStyle w:val="Title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5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2D3B0A" w:rsidRDefault="002D3B0A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2D3B0A" w:rsidRDefault="002D3B0A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2D3B0A" w:rsidRPr="00D942E0" w:rsidRDefault="002D3B0A" w:rsidP="004B2703">
      <w:pPr>
        <w:pStyle w:val="Title"/>
        <w:tabs>
          <w:tab w:val="left" w:pos="7755"/>
          <w:tab w:val="right" w:pos="9354"/>
        </w:tabs>
        <w:jc w:val="left"/>
      </w:pPr>
    </w:p>
    <w:p w:rsidR="002D3B0A" w:rsidRPr="00D942E0" w:rsidRDefault="002D3B0A" w:rsidP="00666A1F">
      <w:pPr>
        <w:pStyle w:val="Title"/>
      </w:pPr>
    </w:p>
    <w:p w:rsidR="002D3B0A" w:rsidRPr="00D942E0" w:rsidRDefault="002D3B0A" w:rsidP="00666A1F">
      <w:pPr>
        <w:pStyle w:val="Title"/>
      </w:pPr>
    </w:p>
    <w:p w:rsidR="002D3B0A" w:rsidRPr="00D942E0" w:rsidRDefault="002D3B0A" w:rsidP="00666A1F">
      <w:pPr>
        <w:pStyle w:val="Title"/>
      </w:pPr>
    </w:p>
    <w:p w:rsidR="002D3B0A" w:rsidRPr="00D942E0" w:rsidRDefault="002D3B0A" w:rsidP="00666A1F">
      <w:pPr>
        <w:pStyle w:val="Title"/>
      </w:pPr>
    </w:p>
    <w:p w:rsidR="002D3B0A" w:rsidRPr="00D942E0" w:rsidRDefault="002D3B0A" w:rsidP="00666A1F">
      <w:pPr>
        <w:pStyle w:val="Title"/>
      </w:pPr>
    </w:p>
    <w:p w:rsidR="002D3B0A" w:rsidRPr="00D942E0" w:rsidRDefault="002D3B0A" w:rsidP="004068C7">
      <w:pPr>
        <w:pStyle w:val="Title"/>
        <w:jc w:val="right"/>
      </w:pPr>
    </w:p>
    <w:p w:rsidR="002D3B0A" w:rsidRPr="00D942E0" w:rsidRDefault="002D3B0A" w:rsidP="00666A1F">
      <w:pPr>
        <w:pStyle w:val="Title"/>
      </w:pPr>
      <w:r w:rsidRPr="00D942E0">
        <w:t>Российская Федерация</w:t>
      </w:r>
    </w:p>
    <w:p w:rsidR="002D3B0A" w:rsidRPr="00D942E0" w:rsidRDefault="002D3B0A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ХАНТЫ-МАНСИЙСКИЙ АВТОНОМНЫЙ ОКРУГ - ЮГРА</w:t>
      </w:r>
    </w:p>
    <w:p w:rsidR="002D3B0A" w:rsidRPr="00D942E0" w:rsidRDefault="002D3B0A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МУНИЦИПАЛЬНОЕ ОБРАЗОВАНИЕ</w:t>
      </w:r>
    </w:p>
    <w:p w:rsidR="002D3B0A" w:rsidRPr="00D942E0" w:rsidRDefault="002D3B0A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СОВЕТСКИЙ РАЙОН</w:t>
      </w:r>
    </w:p>
    <w:p w:rsidR="002D3B0A" w:rsidRPr="00D942E0" w:rsidRDefault="002D3B0A" w:rsidP="00666A1F">
      <w:pPr>
        <w:rPr>
          <w:b/>
          <w:bCs/>
          <w:sz w:val="22"/>
          <w:szCs w:val="22"/>
        </w:rPr>
      </w:pP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</w:p>
    <w:p w:rsidR="002D3B0A" w:rsidRPr="00D942E0" w:rsidRDefault="002D3B0A" w:rsidP="00666A1F">
      <w:pPr>
        <w:pStyle w:val="Heading2"/>
        <w:jc w:val="center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Д У М А</w:t>
      </w:r>
    </w:p>
    <w:p w:rsidR="002D3B0A" w:rsidRPr="00D942E0" w:rsidRDefault="002D3B0A" w:rsidP="005116F8">
      <w:pPr>
        <w:jc w:val="center"/>
        <w:rPr>
          <w:b/>
          <w:bCs/>
          <w:sz w:val="36"/>
          <w:szCs w:val="36"/>
          <w:u w:val="single"/>
        </w:rPr>
      </w:pPr>
      <w:r w:rsidRPr="00D942E0">
        <w:rPr>
          <w:b/>
          <w:bCs/>
          <w:sz w:val="36"/>
          <w:szCs w:val="36"/>
          <w:u w:val="single"/>
        </w:rPr>
        <w:t xml:space="preserve">___                        </w:t>
      </w:r>
      <w:r>
        <w:rPr>
          <w:b/>
          <w:bCs/>
          <w:sz w:val="36"/>
          <w:szCs w:val="36"/>
          <w:u w:val="single"/>
        </w:rPr>
        <w:t xml:space="preserve">        </w:t>
      </w:r>
      <w:r w:rsidRPr="00D942E0">
        <w:rPr>
          <w:b/>
          <w:bCs/>
          <w:sz w:val="36"/>
          <w:szCs w:val="36"/>
          <w:u w:val="single"/>
        </w:rPr>
        <w:t xml:space="preserve">                                                                __ ___</w:t>
      </w:r>
    </w:p>
    <w:p w:rsidR="002D3B0A" w:rsidRPr="00D942E0" w:rsidRDefault="002D3B0A" w:rsidP="00666A1F">
      <w:pPr>
        <w:pStyle w:val="Heading1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Решение</w:t>
      </w:r>
    </w:p>
    <w:p w:rsidR="002D3B0A" w:rsidRPr="007B445C" w:rsidRDefault="002D3B0A" w:rsidP="00150E77">
      <w:pPr>
        <w:rPr>
          <w:sz w:val="26"/>
          <w:szCs w:val="26"/>
        </w:rPr>
      </w:pPr>
    </w:p>
    <w:p w:rsidR="002D3B0A" w:rsidRPr="007B445C" w:rsidRDefault="002D3B0A" w:rsidP="006257FF">
      <w:pPr>
        <w:jc w:val="both"/>
        <w:rPr>
          <w:sz w:val="26"/>
          <w:szCs w:val="26"/>
        </w:rPr>
      </w:pPr>
      <w:r w:rsidRPr="007B445C">
        <w:rPr>
          <w:sz w:val="26"/>
          <w:szCs w:val="26"/>
        </w:rPr>
        <w:t>от «26» октября 2020 г.</w:t>
      </w:r>
      <w:r w:rsidRPr="007B445C">
        <w:rPr>
          <w:sz w:val="26"/>
          <w:szCs w:val="26"/>
        </w:rPr>
        <w:tab/>
      </w:r>
      <w:r w:rsidRPr="007B445C">
        <w:rPr>
          <w:sz w:val="26"/>
          <w:szCs w:val="26"/>
        </w:rPr>
        <w:tab/>
      </w:r>
      <w:r w:rsidRPr="007B445C">
        <w:rPr>
          <w:sz w:val="26"/>
          <w:szCs w:val="26"/>
        </w:rPr>
        <w:tab/>
      </w:r>
      <w:r w:rsidRPr="007B445C">
        <w:rPr>
          <w:sz w:val="26"/>
          <w:szCs w:val="26"/>
        </w:rPr>
        <w:tab/>
      </w:r>
      <w:r w:rsidRPr="007B445C">
        <w:rPr>
          <w:sz w:val="26"/>
          <w:szCs w:val="26"/>
        </w:rPr>
        <w:tab/>
      </w:r>
      <w:r w:rsidRPr="007B445C">
        <w:rPr>
          <w:sz w:val="26"/>
          <w:szCs w:val="26"/>
        </w:rPr>
        <w:tab/>
      </w:r>
      <w:r w:rsidRPr="007B445C">
        <w:rPr>
          <w:sz w:val="26"/>
          <w:szCs w:val="26"/>
        </w:rPr>
        <w:tab/>
      </w:r>
      <w:r w:rsidRPr="007B445C">
        <w:rPr>
          <w:sz w:val="26"/>
          <w:szCs w:val="26"/>
        </w:rPr>
        <w:tab/>
        <w:t xml:space="preserve">                 </w:t>
      </w:r>
      <w:r>
        <w:rPr>
          <w:sz w:val="26"/>
          <w:szCs w:val="26"/>
        </w:rPr>
        <w:t xml:space="preserve">         </w:t>
      </w:r>
      <w:r w:rsidRPr="007B445C">
        <w:rPr>
          <w:sz w:val="26"/>
          <w:szCs w:val="26"/>
        </w:rPr>
        <w:t xml:space="preserve">№ </w:t>
      </w:r>
      <w:r>
        <w:rPr>
          <w:sz w:val="26"/>
          <w:szCs w:val="26"/>
        </w:rPr>
        <w:t>408</w:t>
      </w:r>
    </w:p>
    <w:p w:rsidR="002D3B0A" w:rsidRPr="007B445C" w:rsidRDefault="002D3B0A" w:rsidP="00666A1F">
      <w:pPr>
        <w:rPr>
          <w:sz w:val="26"/>
          <w:szCs w:val="26"/>
        </w:rPr>
      </w:pPr>
      <w:r w:rsidRPr="007B445C">
        <w:rPr>
          <w:sz w:val="26"/>
          <w:szCs w:val="26"/>
        </w:rPr>
        <w:t>г. Советский</w:t>
      </w:r>
    </w:p>
    <w:p w:rsidR="002D3B0A" w:rsidRPr="007B445C" w:rsidRDefault="002D3B0A" w:rsidP="00B17139">
      <w:pPr>
        <w:rPr>
          <w:sz w:val="26"/>
          <w:szCs w:val="26"/>
        </w:rPr>
      </w:pPr>
    </w:p>
    <w:p w:rsidR="002D3B0A" w:rsidRPr="007B445C" w:rsidRDefault="002D3B0A" w:rsidP="00B17139">
      <w:pPr>
        <w:rPr>
          <w:sz w:val="26"/>
          <w:szCs w:val="26"/>
        </w:rPr>
      </w:pPr>
    </w:p>
    <w:p w:rsidR="002D3B0A" w:rsidRPr="007B445C" w:rsidRDefault="002D3B0A" w:rsidP="00C86936">
      <w:pPr>
        <w:tabs>
          <w:tab w:val="num" w:pos="0"/>
        </w:tabs>
        <w:jc w:val="both"/>
        <w:rPr>
          <w:sz w:val="26"/>
          <w:szCs w:val="26"/>
        </w:rPr>
      </w:pPr>
      <w:r w:rsidRPr="007B445C">
        <w:rPr>
          <w:sz w:val="26"/>
          <w:szCs w:val="26"/>
        </w:rPr>
        <w:t xml:space="preserve">О внесении изменений и дополнений в решение </w:t>
      </w:r>
    </w:p>
    <w:p w:rsidR="002D3B0A" w:rsidRPr="007B445C" w:rsidRDefault="002D3B0A" w:rsidP="00C86936">
      <w:pPr>
        <w:tabs>
          <w:tab w:val="num" w:pos="0"/>
        </w:tabs>
        <w:jc w:val="both"/>
        <w:rPr>
          <w:sz w:val="26"/>
          <w:szCs w:val="26"/>
        </w:rPr>
      </w:pPr>
      <w:r w:rsidRPr="007B445C">
        <w:rPr>
          <w:sz w:val="26"/>
          <w:szCs w:val="26"/>
        </w:rPr>
        <w:t xml:space="preserve">Думы Советского района от 25.12.2019 № 329 </w:t>
      </w:r>
    </w:p>
    <w:p w:rsidR="002D3B0A" w:rsidRPr="007B445C" w:rsidRDefault="002D3B0A" w:rsidP="00C86936">
      <w:pPr>
        <w:tabs>
          <w:tab w:val="num" w:pos="0"/>
        </w:tabs>
        <w:jc w:val="both"/>
        <w:rPr>
          <w:sz w:val="26"/>
          <w:szCs w:val="26"/>
        </w:rPr>
      </w:pPr>
      <w:r w:rsidRPr="007B445C">
        <w:rPr>
          <w:sz w:val="26"/>
          <w:szCs w:val="26"/>
        </w:rPr>
        <w:t xml:space="preserve">«О бюджете Советского района на 2020 год </w:t>
      </w:r>
    </w:p>
    <w:p w:rsidR="002D3B0A" w:rsidRPr="007B445C" w:rsidRDefault="002D3B0A" w:rsidP="00C86936">
      <w:pPr>
        <w:tabs>
          <w:tab w:val="num" w:pos="0"/>
        </w:tabs>
        <w:jc w:val="both"/>
        <w:rPr>
          <w:sz w:val="26"/>
          <w:szCs w:val="26"/>
        </w:rPr>
      </w:pPr>
      <w:r w:rsidRPr="007B445C">
        <w:rPr>
          <w:sz w:val="26"/>
          <w:szCs w:val="26"/>
        </w:rPr>
        <w:t>и на плановый период 2021 и 2022 годов»</w:t>
      </w:r>
    </w:p>
    <w:p w:rsidR="002D3B0A" w:rsidRPr="007B445C" w:rsidRDefault="002D3B0A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2D3B0A" w:rsidRPr="007B445C" w:rsidRDefault="002D3B0A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2D3B0A" w:rsidRPr="007B445C" w:rsidRDefault="002D3B0A" w:rsidP="007B445C">
      <w:pPr>
        <w:tabs>
          <w:tab w:val="num" w:pos="0"/>
        </w:tabs>
        <w:ind w:firstLine="700"/>
        <w:jc w:val="both"/>
        <w:rPr>
          <w:sz w:val="26"/>
          <w:szCs w:val="26"/>
        </w:rPr>
      </w:pPr>
      <w:r w:rsidRPr="007B445C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2D3B0A" w:rsidRPr="007B445C" w:rsidRDefault="002D3B0A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2D3B0A" w:rsidRPr="007B445C" w:rsidRDefault="002D3B0A" w:rsidP="007B445C">
      <w:pPr>
        <w:tabs>
          <w:tab w:val="num" w:pos="0"/>
        </w:tabs>
        <w:jc w:val="center"/>
        <w:rPr>
          <w:sz w:val="26"/>
          <w:szCs w:val="26"/>
        </w:rPr>
      </w:pPr>
      <w:r w:rsidRPr="007B445C">
        <w:rPr>
          <w:sz w:val="26"/>
          <w:szCs w:val="26"/>
        </w:rPr>
        <w:t>Дума Советского района решила:</w:t>
      </w:r>
    </w:p>
    <w:p w:rsidR="002D3B0A" w:rsidRPr="007B445C" w:rsidRDefault="002D3B0A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2D3B0A" w:rsidRPr="007B445C" w:rsidRDefault="002D3B0A" w:rsidP="007B445C">
      <w:pPr>
        <w:ind w:firstLine="700"/>
        <w:jc w:val="both"/>
        <w:rPr>
          <w:sz w:val="26"/>
          <w:szCs w:val="26"/>
        </w:rPr>
      </w:pPr>
      <w:r w:rsidRPr="007B445C">
        <w:rPr>
          <w:sz w:val="26"/>
          <w:szCs w:val="26"/>
        </w:rPr>
        <w:t>1. Внести в решение Думы Советского района от 25.12.2019 № 329 «О бюджете Советского района на 2020 год и на плановый период 2021 и 2022 годов» следующие изменения и дополнения:</w:t>
      </w:r>
    </w:p>
    <w:p w:rsidR="002D3B0A" w:rsidRPr="007B445C" w:rsidRDefault="002D3B0A" w:rsidP="007B445C">
      <w:pPr>
        <w:ind w:firstLine="700"/>
        <w:jc w:val="both"/>
        <w:rPr>
          <w:sz w:val="26"/>
          <w:szCs w:val="26"/>
        </w:rPr>
      </w:pPr>
      <w:r w:rsidRPr="007B445C">
        <w:rPr>
          <w:sz w:val="26"/>
          <w:szCs w:val="26"/>
        </w:rPr>
        <w:t xml:space="preserve">1.1. в статье 5: </w:t>
      </w:r>
    </w:p>
    <w:p w:rsidR="002D3B0A" w:rsidRPr="007B445C" w:rsidRDefault="002D3B0A" w:rsidP="007B445C">
      <w:pPr>
        <w:ind w:firstLine="700"/>
        <w:jc w:val="both"/>
        <w:rPr>
          <w:sz w:val="26"/>
          <w:szCs w:val="26"/>
        </w:rPr>
      </w:pPr>
      <w:r w:rsidRPr="007B445C">
        <w:rPr>
          <w:sz w:val="26"/>
          <w:szCs w:val="26"/>
        </w:rPr>
        <w:t>1.1.1. в подпункте 1 пункта 1 слова «393 960 939 рублей 40 копеек» заменить словами «399 010 939 рублей 40 копеек»;</w:t>
      </w:r>
    </w:p>
    <w:p w:rsidR="002D3B0A" w:rsidRPr="007B445C" w:rsidRDefault="002D3B0A" w:rsidP="007B445C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B445C">
        <w:rPr>
          <w:sz w:val="26"/>
          <w:szCs w:val="26"/>
        </w:rPr>
        <w:t>1.1.2. в подпункте 1 пункта 5 слова «232 589 815 рублей 40 копеек» заменить словами «237 639 815 рублей 40 копеек»;</w:t>
      </w:r>
    </w:p>
    <w:p w:rsidR="002D3B0A" w:rsidRPr="007B445C" w:rsidRDefault="002D3B0A" w:rsidP="007B445C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B445C">
        <w:rPr>
          <w:sz w:val="26"/>
          <w:szCs w:val="26"/>
        </w:rPr>
        <w:t>1.2.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2020 год» изложить в новой редакции согласно приложению 1 к настоящему решению;</w:t>
      </w:r>
    </w:p>
    <w:p w:rsidR="002D3B0A" w:rsidRPr="007B445C" w:rsidRDefault="002D3B0A" w:rsidP="007B445C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B445C">
        <w:rPr>
          <w:sz w:val="26"/>
          <w:szCs w:val="26"/>
        </w:rPr>
        <w:t>1.3.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2020 год» изложить в новой редакции согласно приложению 2 к настоящему решению;</w:t>
      </w:r>
    </w:p>
    <w:p w:rsidR="002D3B0A" w:rsidRPr="007B445C" w:rsidRDefault="002D3B0A" w:rsidP="007B445C">
      <w:pPr>
        <w:ind w:firstLine="700"/>
        <w:jc w:val="both"/>
        <w:rPr>
          <w:sz w:val="26"/>
          <w:szCs w:val="26"/>
        </w:rPr>
      </w:pPr>
      <w:r w:rsidRPr="007B445C">
        <w:rPr>
          <w:sz w:val="26"/>
          <w:szCs w:val="26"/>
        </w:rPr>
        <w:t>1.4. приложение 9 «Распределение бюджетных ассигнований по разделам и подразделам классификации расходов бюджета Советского района на 2020 год» изложить в новой редакции согласно приложению 3 к настоящему решению;</w:t>
      </w:r>
    </w:p>
    <w:p w:rsidR="002D3B0A" w:rsidRPr="007B445C" w:rsidRDefault="002D3B0A" w:rsidP="007B445C">
      <w:pPr>
        <w:ind w:firstLine="700"/>
        <w:jc w:val="both"/>
        <w:rPr>
          <w:sz w:val="26"/>
          <w:szCs w:val="26"/>
        </w:rPr>
      </w:pPr>
      <w:r w:rsidRPr="007B445C">
        <w:rPr>
          <w:sz w:val="26"/>
          <w:szCs w:val="26"/>
        </w:rPr>
        <w:t>1.5. приложение 11 «Ведомственная структура расходов бюджета Советского района на 2020 год» изложить в новой редакции согласно приложению 4 к настоящему решению;</w:t>
      </w:r>
    </w:p>
    <w:p w:rsidR="002D3B0A" w:rsidRPr="007B445C" w:rsidRDefault="002D3B0A" w:rsidP="007B445C">
      <w:pPr>
        <w:ind w:firstLine="700"/>
        <w:jc w:val="both"/>
        <w:rPr>
          <w:sz w:val="26"/>
          <w:szCs w:val="26"/>
        </w:rPr>
      </w:pPr>
      <w:r w:rsidRPr="007B445C">
        <w:rPr>
          <w:sz w:val="26"/>
          <w:szCs w:val="26"/>
        </w:rPr>
        <w:t>1.6. приложение 15 «Бюджетные ассигнования на предоставление межбюджетных трансфертов бюджетам поселений, входящих в состав Советского района, на 2020 год» изложить в новой редакции согласно приложению 5 к настоящему решению;</w:t>
      </w:r>
    </w:p>
    <w:p w:rsidR="002D3B0A" w:rsidRPr="007B445C" w:rsidRDefault="002D3B0A" w:rsidP="007B445C">
      <w:pPr>
        <w:ind w:firstLine="700"/>
        <w:jc w:val="both"/>
        <w:rPr>
          <w:sz w:val="26"/>
          <w:szCs w:val="26"/>
        </w:rPr>
      </w:pPr>
      <w:r w:rsidRPr="007B445C">
        <w:rPr>
          <w:sz w:val="26"/>
          <w:szCs w:val="26"/>
        </w:rPr>
        <w:t>1.7. приложение 17 «Распределение межбюджетных трансфертов бюджетам поселений, входящих в состав Советского района, на 2020 год» изложить в новой редакции согласно приложению 6 к настоящему решению;</w:t>
      </w:r>
    </w:p>
    <w:p w:rsidR="002D3B0A" w:rsidRPr="007B445C" w:rsidRDefault="002D3B0A" w:rsidP="007B445C">
      <w:pPr>
        <w:ind w:firstLine="700"/>
        <w:jc w:val="both"/>
        <w:rPr>
          <w:sz w:val="26"/>
          <w:szCs w:val="26"/>
        </w:rPr>
      </w:pPr>
      <w:r w:rsidRPr="007B445C">
        <w:rPr>
          <w:sz w:val="26"/>
          <w:szCs w:val="26"/>
        </w:rPr>
        <w:t xml:space="preserve">1.8. приложение 23 «Распределение иных межбюджетных трансфертов бюджетам поселений, входящих в состав Советского района, на 2020 год» изложить в новой редакции согласно приложению 7 к настоящему решению; </w:t>
      </w:r>
    </w:p>
    <w:p w:rsidR="002D3B0A" w:rsidRPr="007B445C" w:rsidRDefault="002D3B0A" w:rsidP="007B445C">
      <w:pPr>
        <w:ind w:firstLine="700"/>
        <w:jc w:val="both"/>
        <w:rPr>
          <w:sz w:val="26"/>
          <w:szCs w:val="26"/>
        </w:rPr>
      </w:pPr>
      <w:r w:rsidRPr="007B445C">
        <w:rPr>
          <w:sz w:val="26"/>
          <w:szCs w:val="26"/>
        </w:rPr>
        <w:t xml:space="preserve">2. Опубликовать настоящее решение в порядке, установленном Уставом Советского района, и разместить на официальном сайте Советского района. </w:t>
      </w:r>
    </w:p>
    <w:p w:rsidR="002D3B0A" w:rsidRPr="007B445C" w:rsidRDefault="002D3B0A" w:rsidP="007B445C">
      <w:pPr>
        <w:ind w:firstLine="700"/>
        <w:jc w:val="both"/>
        <w:rPr>
          <w:sz w:val="26"/>
          <w:szCs w:val="26"/>
        </w:rPr>
      </w:pPr>
      <w:r w:rsidRPr="007B445C">
        <w:rPr>
          <w:sz w:val="26"/>
          <w:szCs w:val="26"/>
        </w:rPr>
        <w:t>3. Настоящее решение вступает в силу после его официального опубликования.</w:t>
      </w:r>
    </w:p>
    <w:p w:rsidR="002D3B0A" w:rsidRPr="007B445C" w:rsidRDefault="002D3B0A" w:rsidP="005555C8">
      <w:pPr>
        <w:rPr>
          <w:sz w:val="26"/>
          <w:szCs w:val="26"/>
        </w:rPr>
      </w:pPr>
    </w:p>
    <w:p w:rsidR="002D3B0A" w:rsidRPr="007B445C" w:rsidRDefault="002D3B0A" w:rsidP="005555C8">
      <w:pPr>
        <w:rPr>
          <w:sz w:val="26"/>
          <w:szCs w:val="26"/>
        </w:rPr>
      </w:pPr>
    </w:p>
    <w:p w:rsidR="002D3B0A" w:rsidRPr="007B445C" w:rsidRDefault="002D3B0A" w:rsidP="005555C8">
      <w:pPr>
        <w:rPr>
          <w:sz w:val="26"/>
          <w:szCs w:val="26"/>
        </w:rPr>
      </w:pPr>
    </w:p>
    <w:p w:rsidR="002D3B0A" w:rsidRDefault="002D3B0A" w:rsidP="007B445C">
      <w:pPr>
        <w:tabs>
          <w:tab w:val="left" w:pos="6521"/>
        </w:tabs>
        <w:rPr>
          <w:sz w:val="26"/>
          <w:szCs w:val="26"/>
        </w:rPr>
      </w:pPr>
      <w:r w:rsidRPr="007B445C">
        <w:rPr>
          <w:sz w:val="26"/>
          <w:szCs w:val="26"/>
        </w:rPr>
        <w:t xml:space="preserve">Председатель Думы Советского района                         </w:t>
      </w:r>
      <w:r>
        <w:rPr>
          <w:sz w:val="26"/>
          <w:szCs w:val="26"/>
        </w:rPr>
        <w:t>Исполняющий обязанности</w:t>
      </w:r>
    </w:p>
    <w:p w:rsidR="002D3B0A" w:rsidRDefault="002D3B0A" w:rsidP="007B445C">
      <w:pPr>
        <w:tabs>
          <w:tab w:val="left" w:pos="6521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</w:t>
      </w:r>
      <w:r w:rsidRPr="007B445C">
        <w:rPr>
          <w:sz w:val="26"/>
          <w:szCs w:val="26"/>
        </w:rPr>
        <w:t>главы Советского района</w:t>
      </w:r>
    </w:p>
    <w:p w:rsidR="002D3B0A" w:rsidRPr="007B445C" w:rsidRDefault="002D3B0A" w:rsidP="007B445C">
      <w:pPr>
        <w:tabs>
          <w:tab w:val="left" w:pos="6521"/>
        </w:tabs>
        <w:rPr>
          <w:sz w:val="26"/>
          <w:szCs w:val="26"/>
        </w:rPr>
      </w:pPr>
    </w:p>
    <w:p w:rsidR="002D3B0A" w:rsidRPr="007B445C" w:rsidRDefault="002D3B0A" w:rsidP="001971B0">
      <w:pPr>
        <w:ind w:right="-219"/>
        <w:rPr>
          <w:sz w:val="26"/>
          <w:szCs w:val="26"/>
        </w:rPr>
      </w:pPr>
      <w:r w:rsidRPr="007B445C">
        <w:rPr>
          <w:sz w:val="26"/>
          <w:szCs w:val="26"/>
          <w:u w:val="single"/>
        </w:rPr>
        <w:t xml:space="preserve">                         </w:t>
      </w:r>
      <w:r w:rsidRPr="007B445C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7B445C">
        <w:rPr>
          <w:sz w:val="26"/>
          <w:szCs w:val="26"/>
        </w:rPr>
        <w:t>С.Э.</w:t>
      </w:r>
      <w:r>
        <w:rPr>
          <w:sz w:val="26"/>
          <w:szCs w:val="26"/>
        </w:rPr>
        <w:t xml:space="preserve"> </w:t>
      </w:r>
      <w:r w:rsidRPr="007B445C">
        <w:rPr>
          <w:sz w:val="26"/>
          <w:szCs w:val="26"/>
        </w:rPr>
        <w:t>Озорнина</w:t>
      </w:r>
      <w:r>
        <w:rPr>
          <w:sz w:val="26"/>
          <w:szCs w:val="26"/>
        </w:rPr>
        <w:t>)</w:t>
      </w:r>
      <w:r w:rsidRPr="007B445C">
        <w:rPr>
          <w:sz w:val="26"/>
          <w:szCs w:val="26"/>
        </w:rPr>
        <w:t xml:space="preserve">                                       </w:t>
      </w:r>
      <w:r w:rsidRPr="007B445C">
        <w:rPr>
          <w:sz w:val="26"/>
          <w:szCs w:val="26"/>
          <w:u w:val="single"/>
        </w:rPr>
        <w:t xml:space="preserve">                         </w:t>
      </w:r>
      <w:r w:rsidRPr="007B445C">
        <w:rPr>
          <w:sz w:val="26"/>
          <w:szCs w:val="26"/>
        </w:rPr>
        <w:t xml:space="preserve"> (А.И.Уланов</w:t>
      </w:r>
      <w:r>
        <w:rPr>
          <w:sz w:val="26"/>
          <w:szCs w:val="26"/>
        </w:rPr>
        <w:t>)</w:t>
      </w:r>
    </w:p>
    <w:p w:rsidR="002D3B0A" w:rsidRPr="00D942E0" w:rsidRDefault="002D3B0A" w:rsidP="005B2B52">
      <w:pPr>
        <w:rPr>
          <w:sz w:val="24"/>
          <w:szCs w:val="24"/>
        </w:rPr>
      </w:pPr>
    </w:p>
    <w:p w:rsidR="002D3B0A" w:rsidRPr="00D942E0" w:rsidRDefault="002D3B0A" w:rsidP="005B2B52">
      <w:pPr>
        <w:spacing w:line="240" w:lineRule="atLeast"/>
        <w:jc w:val="both"/>
      </w:pPr>
      <w:r w:rsidRPr="00D942E0">
        <w:t xml:space="preserve">Дата принятия решения                                                          </w:t>
      </w:r>
      <w:r>
        <w:t xml:space="preserve">                       </w:t>
      </w:r>
      <w:r w:rsidRPr="00D942E0">
        <w:t>Дата подписания</w:t>
      </w:r>
    </w:p>
    <w:p w:rsidR="002D3B0A" w:rsidRPr="005B2B52" w:rsidRDefault="002D3B0A">
      <w:pPr>
        <w:spacing w:line="240" w:lineRule="atLeast"/>
        <w:jc w:val="both"/>
      </w:pPr>
      <w:r w:rsidRPr="00D942E0">
        <w:t>«</w:t>
      </w:r>
      <w:r>
        <w:t>26</w:t>
      </w:r>
      <w:r w:rsidRPr="00D942E0">
        <w:t xml:space="preserve">» </w:t>
      </w:r>
      <w:r>
        <w:t>октября</w:t>
      </w:r>
      <w:r w:rsidRPr="00D942E0">
        <w:t xml:space="preserve"> 2020 г.                                                                 </w:t>
      </w:r>
      <w:r>
        <w:t xml:space="preserve">                      </w:t>
      </w:r>
      <w:r w:rsidRPr="00D942E0">
        <w:t>«</w:t>
      </w:r>
      <w:r>
        <w:t>26</w:t>
      </w:r>
      <w:r w:rsidRPr="00D942E0">
        <w:t xml:space="preserve">» </w:t>
      </w:r>
      <w:r>
        <w:t>октября</w:t>
      </w:r>
      <w:r w:rsidRPr="00D942E0">
        <w:t xml:space="preserve"> 2020 г.</w:t>
      </w:r>
    </w:p>
    <w:sectPr w:rsidR="002D3B0A" w:rsidRPr="005B2B52" w:rsidSect="007B445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B0A" w:rsidRDefault="002D3B0A">
      <w:r>
        <w:separator/>
      </w:r>
    </w:p>
  </w:endnote>
  <w:endnote w:type="continuationSeparator" w:id="0">
    <w:p w:rsidR="002D3B0A" w:rsidRDefault="002D3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B0A" w:rsidRDefault="002D3B0A">
      <w:r>
        <w:separator/>
      </w:r>
    </w:p>
  </w:footnote>
  <w:footnote w:type="continuationSeparator" w:id="0">
    <w:p w:rsidR="002D3B0A" w:rsidRDefault="002D3B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cs="Times New Roman"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  <w:rPr>
        <w:rFonts w:cs="Times New Roman"/>
      </w:r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4DCB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148A"/>
    <w:rsid w:val="0004259B"/>
    <w:rsid w:val="0004410A"/>
    <w:rsid w:val="00044F65"/>
    <w:rsid w:val="0004556A"/>
    <w:rsid w:val="000458A6"/>
    <w:rsid w:val="00047BC9"/>
    <w:rsid w:val="000527D3"/>
    <w:rsid w:val="00053E7D"/>
    <w:rsid w:val="0005444D"/>
    <w:rsid w:val="00054C10"/>
    <w:rsid w:val="00055B69"/>
    <w:rsid w:val="00060513"/>
    <w:rsid w:val="00061432"/>
    <w:rsid w:val="00061E97"/>
    <w:rsid w:val="0006331E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5947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2438"/>
    <w:rsid w:val="00092903"/>
    <w:rsid w:val="00093322"/>
    <w:rsid w:val="00093CA3"/>
    <w:rsid w:val="00093D26"/>
    <w:rsid w:val="00096216"/>
    <w:rsid w:val="000978F8"/>
    <w:rsid w:val="000A152A"/>
    <w:rsid w:val="000A2FD1"/>
    <w:rsid w:val="000A3D70"/>
    <w:rsid w:val="000A5538"/>
    <w:rsid w:val="000A578F"/>
    <w:rsid w:val="000A5CB5"/>
    <w:rsid w:val="000A6125"/>
    <w:rsid w:val="000A646F"/>
    <w:rsid w:val="000A7ABD"/>
    <w:rsid w:val="000B0273"/>
    <w:rsid w:val="000B1C34"/>
    <w:rsid w:val="000B1CF1"/>
    <w:rsid w:val="000B222F"/>
    <w:rsid w:val="000B2F38"/>
    <w:rsid w:val="000B3A7B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38F"/>
    <w:rsid w:val="000C2A30"/>
    <w:rsid w:val="000C31CD"/>
    <w:rsid w:val="000D1E27"/>
    <w:rsid w:val="000D2465"/>
    <w:rsid w:val="000D271C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2FF8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CFA"/>
    <w:rsid w:val="001543D0"/>
    <w:rsid w:val="00156081"/>
    <w:rsid w:val="00160F10"/>
    <w:rsid w:val="001624CF"/>
    <w:rsid w:val="001624D3"/>
    <w:rsid w:val="001627BD"/>
    <w:rsid w:val="0016608C"/>
    <w:rsid w:val="00166C49"/>
    <w:rsid w:val="00172491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A57CB"/>
    <w:rsid w:val="001A67FF"/>
    <w:rsid w:val="001A6AB6"/>
    <w:rsid w:val="001A77CF"/>
    <w:rsid w:val="001A7816"/>
    <w:rsid w:val="001A7BF4"/>
    <w:rsid w:val="001A7FC8"/>
    <w:rsid w:val="001B09E1"/>
    <w:rsid w:val="001B117A"/>
    <w:rsid w:val="001B14EE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5C5D"/>
    <w:rsid w:val="001F667F"/>
    <w:rsid w:val="001F6997"/>
    <w:rsid w:val="00200457"/>
    <w:rsid w:val="00201D49"/>
    <w:rsid w:val="0020256F"/>
    <w:rsid w:val="002028CC"/>
    <w:rsid w:val="00203175"/>
    <w:rsid w:val="00203433"/>
    <w:rsid w:val="00204A3E"/>
    <w:rsid w:val="002062AB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178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38D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323"/>
    <w:rsid w:val="0027153F"/>
    <w:rsid w:val="002719F9"/>
    <w:rsid w:val="002738DA"/>
    <w:rsid w:val="002740FD"/>
    <w:rsid w:val="002757D2"/>
    <w:rsid w:val="00276C05"/>
    <w:rsid w:val="00277C48"/>
    <w:rsid w:val="0028149A"/>
    <w:rsid w:val="00281B40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08C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3B0A"/>
    <w:rsid w:val="002D48A2"/>
    <w:rsid w:val="002D696E"/>
    <w:rsid w:val="002E03C8"/>
    <w:rsid w:val="002E3180"/>
    <w:rsid w:val="002E688C"/>
    <w:rsid w:val="002F2583"/>
    <w:rsid w:val="002F30E0"/>
    <w:rsid w:val="002F43BA"/>
    <w:rsid w:val="002F500B"/>
    <w:rsid w:val="002F5751"/>
    <w:rsid w:val="002F7C65"/>
    <w:rsid w:val="00300612"/>
    <w:rsid w:val="003006D4"/>
    <w:rsid w:val="00300EA6"/>
    <w:rsid w:val="003018D6"/>
    <w:rsid w:val="00303456"/>
    <w:rsid w:val="00303AFE"/>
    <w:rsid w:val="0030575F"/>
    <w:rsid w:val="003070D3"/>
    <w:rsid w:val="00311178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955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3DD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719"/>
    <w:rsid w:val="00381A87"/>
    <w:rsid w:val="003823C9"/>
    <w:rsid w:val="00382DCA"/>
    <w:rsid w:val="00382E70"/>
    <w:rsid w:val="003839FF"/>
    <w:rsid w:val="00384000"/>
    <w:rsid w:val="00386416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97B4D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B7C69"/>
    <w:rsid w:val="003C013F"/>
    <w:rsid w:val="003C0952"/>
    <w:rsid w:val="003C1AC3"/>
    <w:rsid w:val="003C2D1E"/>
    <w:rsid w:val="003C4703"/>
    <w:rsid w:val="003C4F91"/>
    <w:rsid w:val="003C542B"/>
    <w:rsid w:val="003D07A3"/>
    <w:rsid w:val="003D1A4F"/>
    <w:rsid w:val="003D1C5A"/>
    <w:rsid w:val="003D2127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5FCD"/>
    <w:rsid w:val="003E65A0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231"/>
    <w:rsid w:val="00410624"/>
    <w:rsid w:val="00411543"/>
    <w:rsid w:val="00411670"/>
    <w:rsid w:val="00416646"/>
    <w:rsid w:val="00420CA9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102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40B4"/>
    <w:rsid w:val="0044590E"/>
    <w:rsid w:val="0044668B"/>
    <w:rsid w:val="00451166"/>
    <w:rsid w:val="004511A5"/>
    <w:rsid w:val="0045133A"/>
    <w:rsid w:val="00451A8E"/>
    <w:rsid w:val="004525EC"/>
    <w:rsid w:val="00454656"/>
    <w:rsid w:val="00454E9F"/>
    <w:rsid w:val="00455C2F"/>
    <w:rsid w:val="00456AA3"/>
    <w:rsid w:val="00456AE9"/>
    <w:rsid w:val="00457389"/>
    <w:rsid w:val="00460790"/>
    <w:rsid w:val="004608C8"/>
    <w:rsid w:val="004624E2"/>
    <w:rsid w:val="00462E0A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DCC"/>
    <w:rsid w:val="00495396"/>
    <w:rsid w:val="00495499"/>
    <w:rsid w:val="00495F9C"/>
    <w:rsid w:val="00496036"/>
    <w:rsid w:val="004965DF"/>
    <w:rsid w:val="00497409"/>
    <w:rsid w:val="00497D17"/>
    <w:rsid w:val="004A0EBE"/>
    <w:rsid w:val="004A221F"/>
    <w:rsid w:val="004A2AB6"/>
    <w:rsid w:val="004A2FA2"/>
    <w:rsid w:val="004A3E7A"/>
    <w:rsid w:val="004A5D96"/>
    <w:rsid w:val="004A628C"/>
    <w:rsid w:val="004B010F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5A56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679"/>
    <w:rsid w:val="00521C98"/>
    <w:rsid w:val="005230F9"/>
    <w:rsid w:val="00524EAD"/>
    <w:rsid w:val="00525A31"/>
    <w:rsid w:val="00525E02"/>
    <w:rsid w:val="00525E90"/>
    <w:rsid w:val="005261CA"/>
    <w:rsid w:val="00526408"/>
    <w:rsid w:val="00527D56"/>
    <w:rsid w:val="00533317"/>
    <w:rsid w:val="0053661C"/>
    <w:rsid w:val="00536A83"/>
    <w:rsid w:val="00537927"/>
    <w:rsid w:val="00537EBA"/>
    <w:rsid w:val="005403FC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4132"/>
    <w:rsid w:val="005550C7"/>
    <w:rsid w:val="005555C8"/>
    <w:rsid w:val="00562513"/>
    <w:rsid w:val="00562871"/>
    <w:rsid w:val="0056392F"/>
    <w:rsid w:val="00563DDB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95745"/>
    <w:rsid w:val="005A0905"/>
    <w:rsid w:val="005A0FB3"/>
    <w:rsid w:val="005A1BA0"/>
    <w:rsid w:val="005A24BB"/>
    <w:rsid w:val="005A6C74"/>
    <w:rsid w:val="005A7FA6"/>
    <w:rsid w:val="005B0407"/>
    <w:rsid w:val="005B0C60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2B7"/>
    <w:rsid w:val="00637721"/>
    <w:rsid w:val="00637845"/>
    <w:rsid w:val="006378E1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67DFF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3B53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0773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687"/>
    <w:rsid w:val="006B089E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5FEB"/>
    <w:rsid w:val="006C6BC7"/>
    <w:rsid w:val="006C7BAB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5EC4"/>
    <w:rsid w:val="00720A37"/>
    <w:rsid w:val="00721476"/>
    <w:rsid w:val="00723543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1C5"/>
    <w:rsid w:val="00744803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5769C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A0E0B"/>
    <w:rsid w:val="007A0FEF"/>
    <w:rsid w:val="007A234B"/>
    <w:rsid w:val="007A37CE"/>
    <w:rsid w:val="007A42C2"/>
    <w:rsid w:val="007A59AD"/>
    <w:rsid w:val="007A5A11"/>
    <w:rsid w:val="007A722B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5C"/>
    <w:rsid w:val="007B4492"/>
    <w:rsid w:val="007B4868"/>
    <w:rsid w:val="007B4AD7"/>
    <w:rsid w:val="007B4C0A"/>
    <w:rsid w:val="007B5B29"/>
    <w:rsid w:val="007B5E77"/>
    <w:rsid w:val="007B63DD"/>
    <w:rsid w:val="007B6667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3C9F"/>
    <w:rsid w:val="007E4D66"/>
    <w:rsid w:val="007E665E"/>
    <w:rsid w:val="007E7E88"/>
    <w:rsid w:val="007F154A"/>
    <w:rsid w:val="007F1DEB"/>
    <w:rsid w:val="007F2458"/>
    <w:rsid w:val="007F2BB8"/>
    <w:rsid w:val="007F31E2"/>
    <w:rsid w:val="007F3C8B"/>
    <w:rsid w:val="007F4753"/>
    <w:rsid w:val="007F49F9"/>
    <w:rsid w:val="007F549E"/>
    <w:rsid w:val="007F57F1"/>
    <w:rsid w:val="007F765B"/>
    <w:rsid w:val="008009A8"/>
    <w:rsid w:val="008012B1"/>
    <w:rsid w:val="0080251D"/>
    <w:rsid w:val="008028FC"/>
    <w:rsid w:val="00802E63"/>
    <w:rsid w:val="00803106"/>
    <w:rsid w:val="00805EEA"/>
    <w:rsid w:val="00806894"/>
    <w:rsid w:val="008077DF"/>
    <w:rsid w:val="0081078B"/>
    <w:rsid w:val="008110A6"/>
    <w:rsid w:val="00812304"/>
    <w:rsid w:val="00812614"/>
    <w:rsid w:val="00813E20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5C40"/>
    <w:rsid w:val="00836E46"/>
    <w:rsid w:val="0084076E"/>
    <w:rsid w:val="0084087A"/>
    <w:rsid w:val="00840DBC"/>
    <w:rsid w:val="008420DC"/>
    <w:rsid w:val="008427CD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6FD"/>
    <w:rsid w:val="008669F9"/>
    <w:rsid w:val="00866A52"/>
    <w:rsid w:val="00870504"/>
    <w:rsid w:val="00872529"/>
    <w:rsid w:val="00874C8B"/>
    <w:rsid w:val="00875843"/>
    <w:rsid w:val="00876301"/>
    <w:rsid w:val="00876A57"/>
    <w:rsid w:val="0087708B"/>
    <w:rsid w:val="00877F06"/>
    <w:rsid w:val="008808AB"/>
    <w:rsid w:val="00881903"/>
    <w:rsid w:val="0088290E"/>
    <w:rsid w:val="00890622"/>
    <w:rsid w:val="008927C8"/>
    <w:rsid w:val="008936C5"/>
    <w:rsid w:val="008938F0"/>
    <w:rsid w:val="00893EE6"/>
    <w:rsid w:val="0089701B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BE4"/>
    <w:rsid w:val="008C25D4"/>
    <w:rsid w:val="008C26BE"/>
    <w:rsid w:val="008C5164"/>
    <w:rsid w:val="008C612D"/>
    <w:rsid w:val="008C6351"/>
    <w:rsid w:val="008C688B"/>
    <w:rsid w:val="008C6C55"/>
    <w:rsid w:val="008C7A18"/>
    <w:rsid w:val="008D0158"/>
    <w:rsid w:val="008D02C3"/>
    <w:rsid w:val="008D13E7"/>
    <w:rsid w:val="008D226A"/>
    <w:rsid w:val="008D3703"/>
    <w:rsid w:val="008D459E"/>
    <w:rsid w:val="008D5553"/>
    <w:rsid w:val="008D5C07"/>
    <w:rsid w:val="008D5F1A"/>
    <w:rsid w:val="008D7A77"/>
    <w:rsid w:val="008E33DF"/>
    <w:rsid w:val="008E48AE"/>
    <w:rsid w:val="008E6017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2B9"/>
    <w:rsid w:val="00913505"/>
    <w:rsid w:val="0091516A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728"/>
    <w:rsid w:val="00980BEC"/>
    <w:rsid w:val="00981DD3"/>
    <w:rsid w:val="00983C54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07EC"/>
    <w:rsid w:val="009C1F89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349"/>
    <w:rsid w:val="00A3544D"/>
    <w:rsid w:val="00A37A37"/>
    <w:rsid w:val="00A4013C"/>
    <w:rsid w:val="00A40B81"/>
    <w:rsid w:val="00A41005"/>
    <w:rsid w:val="00A422F2"/>
    <w:rsid w:val="00A422F8"/>
    <w:rsid w:val="00A46713"/>
    <w:rsid w:val="00A47FD9"/>
    <w:rsid w:val="00A524DE"/>
    <w:rsid w:val="00A53112"/>
    <w:rsid w:val="00A5350C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0EF"/>
    <w:rsid w:val="00A73D41"/>
    <w:rsid w:val="00A7400B"/>
    <w:rsid w:val="00A75EC5"/>
    <w:rsid w:val="00A76C75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3AC1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2BE2"/>
    <w:rsid w:val="00AE4097"/>
    <w:rsid w:val="00AE49FE"/>
    <w:rsid w:val="00AE5AFA"/>
    <w:rsid w:val="00AE6B49"/>
    <w:rsid w:val="00AF062E"/>
    <w:rsid w:val="00AF1042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07993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4348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13F"/>
    <w:rsid w:val="00B33962"/>
    <w:rsid w:val="00B358E6"/>
    <w:rsid w:val="00B37106"/>
    <w:rsid w:val="00B37B47"/>
    <w:rsid w:val="00B41D0D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7138"/>
    <w:rsid w:val="00B47705"/>
    <w:rsid w:val="00B50020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712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5156"/>
    <w:rsid w:val="00BA5A53"/>
    <w:rsid w:val="00BA65FD"/>
    <w:rsid w:val="00BA6D87"/>
    <w:rsid w:val="00BA6E0B"/>
    <w:rsid w:val="00BB0156"/>
    <w:rsid w:val="00BB03D6"/>
    <w:rsid w:val="00BB1773"/>
    <w:rsid w:val="00BB1D69"/>
    <w:rsid w:val="00BB296A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2593"/>
    <w:rsid w:val="00BD361C"/>
    <w:rsid w:val="00BD3B92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BF6BBC"/>
    <w:rsid w:val="00C00276"/>
    <w:rsid w:val="00C00364"/>
    <w:rsid w:val="00C0065C"/>
    <w:rsid w:val="00C0241F"/>
    <w:rsid w:val="00C050C5"/>
    <w:rsid w:val="00C05570"/>
    <w:rsid w:val="00C05800"/>
    <w:rsid w:val="00C07243"/>
    <w:rsid w:val="00C07410"/>
    <w:rsid w:val="00C10496"/>
    <w:rsid w:val="00C10772"/>
    <w:rsid w:val="00C11F32"/>
    <w:rsid w:val="00C12CFF"/>
    <w:rsid w:val="00C165DB"/>
    <w:rsid w:val="00C17193"/>
    <w:rsid w:val="00C17500"/>
    <w:rsid w:val="00C17750"/>
    <w:rsid w:val="00C17F4C"/>
    <w:rsid w:val="00C2235F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0E1A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67AA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76B3F"/>
    <w:rsid w:val="00C80335"/>
    <w:rsid w:val="00C823F9"/>
    <w:rsid w:val="00C82C0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962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E1C77"/>
    <w:rsid w:val="00CE2663"/>
    <w:rsid w:val="00CE2CAE"/>
    <w:rsid w:val="00CE2DEA"/>
    <w:rsid w:val="00CE37B6"/>
    <w:rsid w:val="00CE52BA"/>
    <w:rsid w:val="00CE5DD3"/>
    <w:rsid w:val="00CE6443"/>
    <w:rsid w:val="00CF29A5"/>
    <w:rsid w:val="00CF3BAD"/>
    <w:rsid w:val="00CF40F0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43A"/>
    <w:rsid w:val="00D127F6"/>
    <w:rsid w:val="00D12FCE"/>
    <w:rsid w:val="00D13210"/>
    <w:rsid w:val="00D14F79"/>
    <w:rsid w:val="00D159F1"/>
    <w:rsid w:val="00D1654F"/>
    <w:rsid w:val="00D169EF"/>
    <w:rsid w:val="00D20708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1143"/>
    <w:rsid w:val="00D34546"/>
    <w:rsid w:val="00D34A76"/>
    <w:rsid w:val="00D34F0D"/>
    <w:rsid w:val="00D4064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3269"/>
    <w:rsid w:val="00D64B40"/>
    <w:rsid w:val="00D65136"/>
    <w:rsid w:val="00D65414"/>
    <w:rsid w:val="00D6705A"/>
    <w:rsid w:val="00D67553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4E42"/>
    <w:rsid w:val="00D85002"/>
    <w:rsid w:val="00D854E2"/>
    <w:rsid w:val="00D85946"/>
    <w:rsid w:val="00D860AA"/>
    <w:rsid w:val="00D8780C"/>
    <w:rsid w:val="00D87C4B"/>
    <w:rsid w:val="00D91439"/>
    <w:rsid w:val="00D91CB6"/>
    <w:rsid w:val="00D9360E"/>
    <w:rsid w:val="00D940D2"/>
    <w:rsid w:val="00D942E0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8FF"/>
    <w:rsid w:val="00DB301F"/>
    <w:rsid w:val="00DB3494"/>
    <w:rsid w:val="00DB3855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EA1"/>
    <w:rsid w:val="00DE0908"/>
    <w:rsid w:val="00DE34D8"/>
    <w:rsid w:val="00DE35A6"/>
    <w:rsid w:val="00DE6352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5E23"/>
    <w:rsid w:val="00E5608C"/>
    <w:rsid w:val="00E603CE"/>
    <w:rsid w:val="00E646F1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433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3253"/>
    <w:rsid w:val="00E9359C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3002"/>
    <w:rsid w:val="00EC3326"/>
    <w:rsid w:val="00EC39B2"/>
    <w:rsid w:val="00EC4387"/>
    <w:rsid w:val="00EC5215"/>
    <w:rsid w:val="00EC613D"/>
    <w:rsid w:val="00EC642A"/>
    <w:rsid w:val="00EC7C55"/>
    <w:rsid w:val="00ED2059"/>
    <w:rsid w:val="00ED3132"/>
    <w:rsid w:val="00ED4012"/>
    <w:rsid w:val="00ED459C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FB0"/>
    <w:rsid w:val="00EF5E4F"/>
    <w:rsid w:val="00EF5EE3"/>
    <w:rsid w:val="00EF7F63"/>
    <w:rsid w:val="00F01DD8"/>
    <w:rsid w:val="00F025DC"/>
    <w:rsid w:val="00F034C7"/>
    <w:rsid w:val="00F050BD"/>
    <w:rsid w:val="00F05710"/>
    <w:rsid w:val="00F06041"/>
    <w:rsid w:val="00F06FDC"/>
    <w:rsid w:val="00F104C5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19BB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44C"/>
    <w:rsid w:val="00FB4CFE"/>
    <w:rsid w:val="00FB5E17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A1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F29A5"/>
    <w:rPr>
      <w:rFonts w:cs="Times New Roman"/>
      <w:sz w:val="16"/>
      <w:szCs w:val="16"/>
    </w:rPr>
  </w:style>
  <w:style w:type="character" w:styleId="Strong">
    <w:name w:val="Strong"/>
    <w:basedOn w:val="DefaultParagraphFont"/>
    <w:uiPriority w:val="99"/>
    <w:qFormat/>
    <w:rsid w:val="00666A1F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666A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F29A5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29A5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666A1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29A5"/>
    <w:rPr>
      <w:rFonts w:cs="Times New Roman"/>
      <w:sz w:val="20"/>
      <w:szCs w:val="20"/>
    </w:rPr>
  </w:style>
  <w:style w:type="character" w:styleId="LineNumber">
    <w:name w:val="line number"/>
    <w:basedOn w:val="DefaultParagraphFont"/>
    <w:uiPriority w:val="99"/>
    <w:rsid w:val="00844D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29A5"/>
    <w:rPr>
      <w:rFonts w:cs="Times New Roman"/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17139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212F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F29A5"/>
    <w:rPr>
      <w:rFonts w:cs="Times New Roman"/>
      <w:sz w:val="20"/>
      <w:szCs w:val="20"/>
    </w:rPr>
  </w:style>
  <w:style w:type="paragraph" w:customStyle="1" w:styleId="a">
    <w:name w:val="Комментарий"/>
    <w:basedOn w:val="Normal"/>
    <w:next w:val="Normal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Статья"/>
    <w:basedOn w:val="Normal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1">
    <w:name w:val="Абзац"/>
    <w:uiPriority w:val="99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2">
    <w:name w:val="Всегда"/>
    <w:basedOn w:val="Normal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5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3869</TotalTime>
  <Pages>2</Pages>
  <Words>544</Words>
  <Characters>3107</Characters>
  <Application>Microsoft Office Outlook</Application>
  <DocSecurity>0</DocSecurity>
  <Lines>0</Lines>
  <Paragraphs>0</Paragraphs>
  <ScaleCrop>false</ScaleCrop>
  <Company>Администрация Советский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FuckYouBill</cp:lastModifiedBy>
  <cp:revision>474</cp:revision>
  <cp:lastPrinted>2020-10-19T11:13:00Z</cp:lastPrinted>
  <dcterms:created xsi:type="dcterms:W3CDTF">2017-06-13T06:43:00Z</dcterms:created>
  <dcterms:modified xsi:type="dcterms:W3CDTF">2020-10-27T11:02:00Z</dcterms:modified>
</cp:coreProperties>
</file>